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3D" w:rsidRPr="00CE7F9D" w:rsidRDefault="00330C3D" w:rsidP="00A9119A">
      <w:pPr>
        <w:jc w:val="center"/>
        <w:rPr>
          <w:i/>
        </w:rPr>
      </w:pPr>
      <w:r w:rsidRPr="00CE7F9D">
        <w:rPr>
          <w:i/>
        </w:rPr>
        <w:t xml:space="preserve">Пояснительная записка </w:t>
      </w:r>
      <w:r>
        <w:t xml:space="preserve">к лингвострановедческому тесту по теме </w:t>
      </w:r>
      <w:r w:rsidRPr="00A9119A">
        <w:t>“</w:t>
      </w:r>
      <w:r w:rsidRPr="00CE7F9D">
        <w:rPr>
          <w:i/>
          <w:lang w:val="en-US"/>
        </w:rPr>
        <w:t>Weihnachten</w:t>
      </w:r>
      <w:r w:rsidRPr="00CE7F9D">
        <w:rPr>
          <w:i/>
        </w:rPr>
        <w:t>.”</w:t>
      </w:r>
    </w:p>
    <w:p w:rsidR="00330C3D" w:rsidRPr="00CE7F9D" w:rsidRDefault="00330C3D" w:rsidP="00A9119A">
      <w:pPr>
        <w:jc w:val="center"/>
        <w:rPr>
          <w:lang w:val="de-DE"/>
        </w:rPr>
      </w:pPr>
      <w:r w:rsidRPr="00CE7F9D">
        <w:rPr>
          <w:lang w:val="de-DE"/>
        </w:rPr>
        <w:t>(</w:t>
      </w:r>
      <w:r>
        <w:t>на</w:t>
      </w:r>
      <w:r w:rsidRPr="00CE7F9D">
        <w:rPr>
          <w:lang w:val="de-DE"/>
        </w:rPr>
        <w:t xml:space="preserve"> </w:t>
      </w:r>
      <w:r>
        <w:t>конкурс</w:t>
      </w:r>
      <w:r w:rsidRPr="00CE7F9D">
        <w:rPr>
          <w:lang w:val="de-DE"/>
        </w:rPr>
        <w:t xml:space="preserve"> </w:t>
      </w:r>
      <w:r w:rsidRPr="00CE7F9D">
        <w:rPr>
          <w:i/>
          <w:lang w:val="de-DE"/>
        </w:rPr>
        <w:t>Klein,aber fein</w:t>
      </w:r>
      <w:r w:rsidRPr="00CE7F9D">
        <w:rPr>
          <w:lang w:val="de-DE"/>
        </w:rPr>
        <w:t>!)</w:t>
      </w:r>
    </w:p>
    <w:p w:rsidR="00330C3D" w:rsidRPr="00CE7F9D" w:rsidRDefault="00330C3D" w:rsidP="00CE7F9D">
      <w:r w:rsidRPr="00CE7F9D">
        <w:rPr>
          <w:i/>
        </w:rPr>
        <w:t>Автор</w:t>
      </w:r>
      <w:r>
        <w:t xml:space="preserve">: Христова Лариса Евгеньевна, учитель немецкого языка МОУ гимназии </w:t>
      </w:r>
      <w:smartTag w:uri="urn:schemas-microsoft-com:office:smarttags" w:element="metricconverter">
        <w:smartTagPr>
          <w:attr w:name="ProductID" w:val="7, г"/>
        </w:smartTagPr>
        <w:r>
          <w:t>7, г</w:t>
        </w:r>
      </w:smartTag>
      <w:r>
        <w:t>.Волгоград</w:t>
      </w:r>
    </w:p>
    <w:p w:rsidR="00330C3D" w:rsidRPr="0028350D" w:rsidRDefault="00330C3D" w:rsidP="00A9119A">
      <w:r>
        <w:t>Данный</w:t>
      </w:r>
      <w:r w:rsidRPr="0028350D">
        <w:t xml:space="preserve"> </w:t>
      </w:r>
      <w:r>
        <w:t>тест подходит к учебнику немецкого языка для</w:t>
      </w:r>
      <w:r w:rsidRPr="0028350D">
        <w:t xml:space="preserve"> 3 </w:t>
      </w:r>
      <w:r>
        <w:t>класса</w:t>
      </w:r>
      <w:r w:rsidRPr="0028350D">
        <w:t xml:space="preserve"> “</w:t>
      </w:r>
      <w:r>
        <w:rPr>
          <w:lang w:val="en-US"/>
        </w:rPr>
        <w:t>Mosaik</w:t>
      </w:r>
      <w:r w:rsidRPr="0028350D">
        <w:t xml:space="preserve">” , </w:t>
      </w:r>
      <w:r>
        <w:t>авторы ГальсковаН</w:t>
      </w:r>
      <w:r w:rsidRPr="0028350D">
        <w:t>.</w:t>
      </w:r>
      <w:r>
        <w:t>Д</w:t>
      </w:r>
      <w:r w:rsidRPr="0028350D">
        <w:t xml:space="preserve">., </w:t>
      </w:r>
      <w:r>
        <w:t>АртёмоваН</w:t>
      </w:r>
      <w:r w:rsidRPr="0028350D">
        <w:t>.</w:t>
      </w:r>
      <w:r>
        <w:t>А</w:t>
      </w:r>
      <w:r w:rsidRPr="0028350D">
        <w:t xml:space="preserve">., </w:t>
      </w:r>
      <w:r>
        <w:t>ГавриловаТ</w:t>
      </w:r>
      <w:r w:rsidRPr="0028350D">
        <w:t>.</w:t>
      </w:r>
      <w:r>
        <w:t>А</w:t>
      </w:r>
      <w:r w:rsidRPr="0028350D">
        <w:t>. (</w:t>
      </w:r>
      <w:r>
        <w:t>Глава</w:t>
      </w:r>
      <w:r w:rsidRPr="0028350D">
        <w:t xml:space="preserve"> 4 </w:t>
      </w:r>
      <w:r>
        <w:rPr>
          <w:lang w:val="en-US"/>
        </w:rPr>
        <w:t>Alles</w:t>
      </w:r>
      <w:r>
        <w:t xml:space="preserve"> </w:t>
      </w:r>
      <w:r>
        <w:rPr>
          <w:lang w:val="en-US"/>
        </w:rPr>
        <w:t>ist</w:t>
      </w:r>
      <w:r>
        <w:t xml:space="preserve"> </w:t>
      </w:r>
      <w:r>
        <w:rPr>
          <w:lang w:val="en-US"/>
        </w:rPr>
        <w:t>wunderbar</w:t>
      </w:r>
      <w:r>
        <w:t xml:space="preserve"> </w:t>
      </w:r>
      <w:r>
        <w:rPr>
          <w:lang w:val="en-US"/>
        </w:rPr>
        <w:t>weihnachtlich</w:t>
      </w:r>
      <w:r w:rsidRPr="0028350D">
        <w:t xml:space="preserve">!). </w:t>
      </w:r>
    </w:p>
    <w:p w:rsidR="00330C3D" w:rsidRPr="00CE7F9D" w:rsidRDefault="00330C3D" w:rsidP="00A9119A">
      <w:pPr>
        <w:rPr>
          <w:i/>
        </w:rPr>
      </w:pPr>
      <w:r w:rsidRPr="00CE7F9D">
        <w:rPr>
          <w:i/>
          <w:lang w:val="en-US"/>
        </w:rPr>
        <w:t>Oc</w:t>
      </w:r>
      <w:r w:rsidRPr="00CE7F9D">
        <w:rPr>
          <w:i/>
        </w:rPr>
        <w:t>новные задачи:</w:t>
      </w:r>
    </w:p>
    <w:p w:rsidR="00330C3D" w:rsidRPr="00A9119A" w:rsidRDefault="00330C3D" w:rsidP="00A9119A">
      <w:r>
        <w:t>-подведение итогов проведённой работы на данном этапе обучения немецкому языку,</w:t>
      </w:r>
    </w:p>
    <w:p w:rsidR="00330C3D" w:rsidRDefault="00330C3D" w:rsidP="00A9119A">
      <w:r>
        <w:t>- повторение лексики по теме празднования Рождества в Германии,</w:t>
      </w:r>
    </w:p>
    <w:p w:rsidR="00330C3D" w:rsidRDefault="00330C3D" w:rsidP="00A9119A">
      <w:r>
        <w:t>- закрепление знакомства со страноведческой информацией о подготовке и проведении Рождества в Германии,</w:t>
      </w:r>
    </w:p>
    <w:p w:rsidR="00330C3D" w:rsidRDefault="00330C3D" w:rsidP="00A9119A">
      <w:r>
        <w:t>-формирование общекультурной и страноведческой компетенции в процессе знакомства с традициями Германии и России,</w:t>
      </w:r>
    </w:p>
    <w:p w:rsidR="00330C3D" w:rsidRDefault="00330C3D" w:rsidP="00A9119A">
      <w:r>
        <w:t>- стимулирование изучения традиций  Германии и повышение интереса к стране ИЯ,</w:t>
      </w:r>
    </w:p>
    <w:p w:rsidR="00330C3D" w:rsidRDefault="00330C3D" w:rsidP="00A9119A">
      <w:r>
        <w:t>-положительное отношение к культуре другого народа,</w:t>
      </w:r>
    </w:p>
    <w:p w:rsidR="00330C3D" w:rsidRDefault="00330C3D" w:rsidP="00A9119A">
      <w:r>
        <w:t>-научить готовить проект по теме.</w:t>
      </w:r>
    </w:p>
    <w:p w:rsidR="00330C3D" w:rsidRPr="00A9119A" w:rsidRDefault="00330C3D" w:rsidP="00A9119A">
      <w:r>
        <w:t>Данный тест содержит все основные реалии празднования Рождества в Германии, которые учащиеся должны знать в начальной школе. Он может быть использован в качестве одного из заданий на обобщающем уроке, а так же учащимися самостоятельно для проверки своих знаний по теме. После выполнения данного теста учащиеся дома в качестве домашнего задания  могут приготовить подобную презентацию по теме празднования Рождества в России (важно, чтобы школьники имели возможность сопоставлять получаемые новые знания со своим опытом в родной культуре, делать выводы об общности или различиях культурных феноменов!).</w:t>
      </w:r>
      <w:bookmarkStart w:id="0" w:name="_GoBack"/>
      <w:bookmarkEnd w:id="0"/>
    </w:p>
    <w:sectPr w:rsidR="00330C3D" w:rsidRPr="00A9119A" w:rsidSect="00D06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F1A"/>
    <w:rsid w:val="0028350D"/>
    <w:rsid w:val="00330C3D"/>
    <w:rsid w:val="00613B53"/>
    <w:rsid w:val="0080688E"/>
    <w:rsid w:val="00921F15"/>
    <w:rsid w:val="00955F33"/>
    <w:rsid w:val="00A9119A"/>
    <w:rsid w:val="00BA76AA"/>
    <w:rsid w:val="00C878E9"/>
    <w:rsid w:val="00CE7F9D"/>
    <w:rsid w:val="00D06326"/>
    <w:rsid w:val="00D22B73"/>
    <w:rsid w:val="00D37F1A"/>
    <w:rsid w:val="00FB3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224</Words>
  <Characters>1283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Христов</dc:creator>
  <cp:keywords/>
  <dc:description/>
  <cp:lastModifiedBy>ASUS</cp:lastModifiedBy>
  <cp:revision>6</cp:revision>
  <dcterms:created xsi:type="dcterms:W3CDTF">2011-12-18T11:08:00Z</dcterms:created>
  <dcterms:modified xsi:type="dcterms:W3CDTF">2011-12-20T16:29:00Z</dcterms:modified>
</cp:coreProperties>
</file>